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608" w:rsidRDefault="00D01608" w:rsidP="00A472DE">
      <w:pPr>
        <w:rPr>
          <w:lang w:val="en-US"/>
        </w:rPr>
      </w:pPr>
    </w:p>
    <w:p w:rsidR="00D01608" w:rsidRDefault="00D01608" w:rsidP="00A472DE">
      <w:pPr>
        <w:rPr>
          <w:lang w:val="en-US"/>
        </w:rPr>
      </w:pPr>
    </w:p>
    <w:p w:rsidR="00D01608" w:rsidRPr="001E6303" w:rsidRDefault="00D01608" w:rsidP="00F06EE9">
      <w:pPr>
        <w:pStyle w:val="Caption"/>
        <w:rPr>
          <w:b w:val="0"/>
        </w:rPr>
      </w:pPr>
      <w:r w:rsidRPr="001E6303">
        <w:rPr>
          <w:b w:val="0"/>
        </w:rPr>
        <w:t>МІНІСТЕРСТВО ОСВІТИ І НАУКИ УКРАЇНИ</w:t>
      </w:r>
    </w:p>
    <w:p w:rsidR="00D01608" w:rsidRPr="004D539F" w:rsidRDefault="00D01608" w:rsidP="00F06EE9">
      <w:pPr>
        <w:jc w:val="center"/>
        <w:rPr>
          <w:caps/>
        </w:rPr>
      </w:pPr>
      <w:r w:rsidRPr="004D539F">
        <w:rPr>
          <w:caps/>
        </w:rPr>
        <w:t>Державний університет інфраструктури та технологій</w:t>
      </w:r>
    </w:p>
    <w:p w:rsidR="00D01608" w:rsidRPr="001A19EA" w:rsidRDefault="00D01608" w:rsidP="00F06EE9">
      <w:pPr>
        <w:jc w:val="center"/>
        <w:rPr>
          <w:sz w:val="16"/>
          <w:u w:val="single"/>
        </w:rPr>
      </w:pPr>
      <w:r w:rsidRPr="001A19EA">
        <w:rPr>
          <w:u w:val="single"/>
        </w:rPr>
        <w:t>ДУНАЙСЬКИЙ ФАКУЛЬТЕТ МОРСЬКОГО ТА РІЧКОВОГО ТРАНСПОРТУ</w:t>
      </w:r>
    </w:p>
    <w:p w:rsidR="00D01608" w:rsidRPr="00F51644" w:rsidRDefault="00D01608" w:rsidP="00F06EE9">
      <w:pPr>
        <w:jc w:val="center"/>
        <w:rPr>
          <w:lang w:val="uk-UA"/>
        </w:rPr>
      </w:pPr>
      <w:r w:rsidRPr="00F51644">
        <w:rPr>
          <w:lang w:val="uk-UA"/>
        </w:rPr>
        <w:t>Кафедра соціально-гуманітарних дисциплін</w:t>
      </w:r>
    </w:p>
    <w:p w:rsidR="00D01608" w:rsidRPr="002D000B" w:rsidRDefault="00D01608" w:rsidP="00F06EE9">
      <w:pPr>
        <w:jc w:val="center"/>
        <w:rPr>
          <w:u w:val="single"/>
          <w:lang w:val="uk-UA"/>
        </w:rPr>
      </w:pPr>
    </w:p>
    <w:p w:rsidR="00D01608" w:rsidRDefault="00D01608" w:rsidP="00F06EE9">
      <w:pPr>
        <w:tabs>
          <w:tab w:val="left" w:pos="2805"/>
        </w:tabs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</w:rPr>
        <w:t>АНГЛ</w:t>
      </w:r>
      <w:r>
        <w:rPr>
          <w:b/>
          <w:sz w:val="24"/>
          <w:szCs w:val="24"/>
          <w:lang w:val="uk-UA"/>
        </w:rPr>
        <w:t xml:space="preserve">ІЙСЬКА МОВА </w:t>
      </w:r>
    </w:p>
    <w:p w:rsidR="00D01608" w:rsidRDefault="00D01608" w:rsidP="00F06EE9">
      <w:pPr>
        <w:tabs>
          <w:tab w:val="left" w:pos="2805"/>
        </w:tabs>
        <w:jc w:val="center"/>
        <w:rPr>
          <w:b/>
          <w:sz w:val="24"/>
          <w:szCs w:val="24"/>
          <w:lang w:val="uk-UA"/>
        </w:rPr>
      </w:pPr>
    </w:p>
    <w:p w:rsidR="00D01608" w:rsidRDefault="00D01608" w:rsidP="00F06EE9">
      <w:pPr>
        <w:tabs>
          <w:tab w:val="left" w:pos="280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ЗАПИТАННЯ НА </w:t>
      </w:r>
      <w:r>
        <w:rPr>
          <w:b/>
          <w:sz w:val="24"/>
          <w:szCs w:val="24"/>
          <w:lang w:val="uk-UA"/>
        </w:rPr>
        <w:t>ІСПИТ</w:t>
      </w:r>
      <w:r>
        <w:rPr>
          <w:b/>
          <w:sz w:val="24"/>
          <w:szCs w:val="24"/>
        </w:rPr>
        <w:t xml:space="preserve"> ( </w:t>
      </w:r>
      <w:r>
        <w:rPr>
          <w:b/>
          <w:sz w:val="24"/>
          <w:szCs w:val="24"/>
          <w:lang w:val="uk-UA"/>
        </w:rPr>
        <w:t>2</w:t>
      </w:r>
      <w:r>
        <w:rPr>
          <w:b/>
          <w:sz w:val="24"/>
          <w:szCs w:val="24"/>
        </w:rPr>
        <w:t xml:space="preserve"> семестр)</w:t>
      </w:r>
    </w:p>
    <w:p w:rsidR="00D01608" w:rsidRDefault="00D01608" w:rsidP="00F06EE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ДЛЯ СТУДЕНТ</w:t>
      </w:r>
      <w:r>
        <w:rPr>
          <w:b/>
          <w:sz w:val="24"/>
          <w:szCs w:val="24"/>
          <w:lang w:val="uk-UA"/>
        </w:rPr>
        <w:t>І</w:t>
      </w:r>
      <w:r>
        <w:rPr>
          <w:b/>
          <w:sz w:val="24"/>
          <w:szCs w:val="24"/>
        </w:rPr>
        <w:t>В</w:t>
      </w:r>
      <w:r w:rsidRPr="000428F4">
        <w:rPr>
          <w:b/>
          <w:sz w:val="24"/>
          <w:szCs w:val="24"/>
        </w:rPr>
        <w:t xml:space="preserve"> </w:t>
      </w:r>
      <w:r w:rsidRPr="000428F4"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  <w:lang w:val="uk-UA"/>
        </w:rPr>
        <w:t>І</w:t>
      </w:r>
      <w:r>
        <w:rPr>
          <w:b/>
          <w:sz w:val="24"/>
          <w:szCs w:val="24"/>
        </w:rPr>
        <w:t xml:space="preserve"> КУРСУ</w:t>
      </w:r>
      <w:r w:rsidRPr="000428F4">
        <w:rPr>
          <w:b/>
          <w:sz w:val="24"/>
          <w:szCs w:val="24"/>
        </w:rPr>
        <w:t xml:space="preserve"> </w:t>
      </w:r>
    </w:p>
    <w:p w:rsidR="00D01608" w:rsidRPr="00C75352" w:rsidRDefault="00D01608" w:rsidP="00F06EE9">
      <w:pPr>
        <w:jc w:val="center"/>
        <w:rPr>
          <w:lang w:val="uk-UA"/>
        </w:rPr>
      </w:pPr>
      <w:r>
        <w:rPr>
          <w:b/>
          <w:u w:val="single"/>
        </w:rPr>
        <w:t>В</w:t>
      </w:r>
      <w:r>
        <w:rPr>
          <w:b/>
          <w:u w:val="single"/>
          <w:lang w:val="en-US"/>
        </w:rPr>
        <w:t>I</w:t>
      </w:r>
      <w:r>
        <w:rPr>
          <w:b/>
          <w:u w:val="single"/>
        </w:rPr>
        <w:t>ДД</w:t>
      </w:r>
      <w:r>
        <w:rPr>
          <w:b/>
          <w:u w:val="single"/>
          <w:lang w:val="en-US"/>
        </w:rPr>
        <w:t>I</w:t>
      </w:r>
      <w:r>
        <w:rPr>
          <w:b/>
          <w:u w:val="single"/>
        </w:rPr>
        <w:t>ЛЕННЯ</w:t>
      </w:r>
      <w:r w:rsidRPr="00550F2B">
        <w:rPr>
          <w:b/>
          <w:u w:val="single"/>
          <w:lang w:val="en-US"/>
        </w:rPr>
        <w:t xml:space="preserve">: </w:t>
      </w:r>
      <w:r w:rsidRPr="00522938">
        <w:t>ЕСЕУ</w:t>
      </w:r>
      <w:r>
        <w:rPr>
          <w:lang w:val="uk-UA"/>
        </w:rPr>
        <w:t xml:space="preserve"> /ЗАОЧНА/СКОРОЧ.</w:t>
      </w:r>
    </w:p>
    <w:p w:rsidR="00D01608" w:rsidRPr="005F56D0" w:rsidRDefault="00D01608" w:rsidP="00F06EE9">
      <w:pPr>
        <w:jc w:val="center"/>
        <w:rPr>
          <w:b/>
          <w:u w:val="single"/>
          <w:lang w:val="uk-UA"/>
        </w:rPr>
      </w:pPr>
    </w:p>
    <w:p w:rsidR="00D01608" w:rsidRPr="00550F2B" w:rsidRDefault="00D01608" w:rsidP="00F06EE9">
      <w:pPr>
        <w:rPr>
          <w:lang w:val="en-US"/>
        </w:rPr>
      </w:pPr>
    </w:p>
    <w:p w:rsidR="00D01608" w:rsidRDefault="00D01608" w:rsidP="00F06EE9">
      <w:pPr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Types of vessels.</w:t>
      </w:r>
    </w:p>
    <w:p w:rsidR="00D01608" w:rsidRDefault="00D01608" w:rsidP="00F06EE9">
      <w:pPr>
        <w:rPr>
          <w:lang w:val="en-US"/>
        </w:rPr>
      </w:pPr>
      <w:r w:rsidRPr="00A472DE">
        <w:rPr>
          <w:lang w:val="en-US"/>
        </w:rPr>
        <w:t xml:space="preserve">2. </w:t>
      </w:r>
      <w:r w:rsidRPr="00BA4EBE">
        <w:rPr>
          <w:lang w:val="en-US"/>
        </w:rPr>
        <w:tab/>
      </w:r>
      <w:r>
        <w:rPr>
          <w:lang w:val="en-US"/>
        </w:rPr>
        <w:t>The ship. Its construction and peculiarities.</w:t>
      </w:r>
    </w:p>
    <w:p w:rsidR="00D01608" w:rsidRDefault="00D01608" w:rsidP="00F06EE9">
      <w:pPr>
        <w:rPr>
          <w:lang w:val="en-US"/>
        </w:rPr>
      </w:pPr>
      <w:r>
        <w:rPr>
          <w:lang w:val="en-US"/>
        </w:rPr>
        <w:t xml:space="preserve">3. </w:t>
      </w:r>
      <w:r>
        <w:rPr>
          <w:lang w:val="en-US"/>
        </w:rPr>
        <w:tab/>
        <w:t>Kind of cargoes.</w:t>
      </w:r>
    </w:p>
    <w:p w:rsidR="00D01608" w:rsidRDefault="00D01608" w:rsidP="00F06EE9">
      <w:pPr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>Engine room organization.</w:t>
      </w:r>
    </w:p>
    <w:p w:rsidR="00D01608" w:rsidRDefault="00D01608" w:rsidP="00F06EE9">
      <w:pPr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  <w:t>Engine room crewmembers and their duties.</w:t>
      </w:r>
    </w:p>
    <w:p w:rsidR="00D01608" w:rsidRDefault="00D01608" w:rsidP="00F06EE9">
      <w:pPr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  <w:t xml:space="preserve">Machinery in the engine room and their functions. </w:t>
      </w:r>
    </w:p>
    <w:p w:rsidR="00D01608" w:rsidRDefault="00D01608" w:rsidP="00F06EE9">
      <w:pPr>
        <w:rPr>
          <w:lang w:val="en-US"/>
        </w:rPr>
      </w:pPr>
      <w:r>
        <w:rPr>
          <w:lang w:val="en-US"/>
        </w:rPr>
        <w:t>7</w:t>
      </w:r>
      <w:r>
        <w:rPr>
          <w:lang w:val="en-US"/>
        </w:rPr>
        <w:tab/>
        <w:t>Watchtime in the engine room.</w:t>
      </w:r>
    </w:p>
    <w:p w:rsidR="00D01608" w:rsidRDefault="00D01608" w:rsidP="00F06EE9">
      <w:pPr>
        <w:rPr>
          <w:lang w:val="en-US"/>
        </w:rPr>
      </w:pPr>
      <w:r>
        <w:rPr>
          <w:lang w:val="en-US"/>
        </w:rPr>
        <w:t xml:space="preserve">8. </w:t>
      </w:r>
      <w:r>
        <w:rPr>
          <w:lang w:val="en-US"/>
        </w:rPr>
        <w:tab/>
        <w:t>Watchkeeping. Duties during watchkeeping.</w:t>
      </w:r>
    </w:p>
    <w:p w:rsidR="00D01608" w:rsidRDefault="00D01608" w:rsidP="00F06EE9">
      <w:pPr>
        <w:rPr>
          <w:lang w:val="en-US"/>
        </w:rPr>
      </w:pPr>
      <w:r>
        <w:rPr>
          <w:lang w:val="en-US"/>
        </w:rPr>
        <w:t>9.</w:t>
      </w:r>
      <w:r>
        <w:rPr>
          <w:lang w:val="en-US"/>
        </w:rPr>
        <w:tab/>
        <w:t>Genres of movies. Tell about your favourite monie and actor.</w:t>
      </w:r>
    </w:p>
    <w:p w:rsidR="00D01608" w:rsidRDefault="00D01608" w:rsidP="00F06EE9">
      <w:pPr>
        <w:rPr>
          <w:lang w:val="en-US"/>
        </w:rPr>
      </w:pPr>
      <w:r>
        <w:rPr>
          <w:lang w:val="en-US"/>
        </w:rPr>
        <w:t>10.</w:t>
      </w:r>
      <w:r>
        <w:rPr>
          <w:lang w:val="en-US"/>
        </w:rPr>
        <w:tab/>
        <w:t>Tell about your best friend. What does she/he look like? What is she/he like?</w:t>
      </w:r>
    </w:p>
    <w:p w:rsidR="00D01608" w:rsidRDefault="00D01608" w:rsidP="00F06EE9">
      <w:pPr>
        <w:rPr>
          <w:lang w:val="en-US"/>
        </w:rPr>
      </w:pPr>
      <w:r>
        <w:rPr>
          <w:lang w:val="en-US"/>
        </w:rPr>
        <w:t>11.</w:t>
      </w:r>
      <w:r>
        <w:rPr>
          <w:lang w:val="en-US"/>
        </w:rPr>
        <w:tab/>
        <w:t>Tools and their usage.</w:t>
      </w:r>
    </w:p>
    <w:p w:rsidR="00D01608" w:rsidRDefault="00D01608" w:rsidP="00F06EE9">
      <w:pPr>
        <w:rPr>
          <w:lang w:val="en-US"/>
        </w:rPr>
      </w:pPr>
      <w:r>
        <w:rPr>
          <w:lang w:val="en-US"/>
        </w:rPr>
        <w:t>12.</w:t>
      </w:r>
      <w:r>
        <w:rPr>
          <w:lang w:val="en-US"/>
        </w:rPr>
        <w:tab/>
        <w:t>Crewmembers onboard the vessel and their responsibilities.</w:t>
      </w:r>
    </w:p>
    <w:p w:rsidR="00D01608" w:rsidRDefault="00D01608" w:rsidP="00F06EE9">
      <w:pPr>
        <w:rPr>
          <w:lang w:val="en-US"/>
        </w:rPr>
      </w:pPr>
      <w:r>
        <w:rPr>
          <w:lang w:val="en-US"/>
        </w:rPr>
        <w:t>13.</w:t>
      </w:r>
      <w:r>
        <w:rPr>
          <w:lang w:val="en-US"/>
        </w:rPr>
        <w:tab/>
        <w:t>What makes you “You”? Tell about your visible and invisible features.</w:t>
      </w:r>
    </w:p>
    <w:p w:rsidR="00D01608" w:rsidRDefault="00D01608" w:rsidP="00F06EE9">
      <w:pPr>
        <w:rPr>
          <w:lang w:val="en-US"/>
        </w:rPr>
      </w:pPr>
      <w:r>
        <w:rPr>
          <w:lang w:val="en-US"/>
        </w:rPr>
        <w:t>14.</w:t>
      </w:r>
      <w:r>
        <w:rPr>
          <w:lang w:val="en-US"/>
        </w:rPr>
        <w:tab/>
        <w:t>Who is the most successful person you know?</w:t>
      </w:r>
    </w:p>
    <w:p w:rsidR="00D01608" w:rsidRDefault="00D01608" w:rsidP="00F06EE9">
      <w:pPr>
        <w:rPr>
          <w:lang w:val="en-US"/>
        </w:rPr>
      </w:pPr>
      <w:r>
        <w:rPr>
          <w:lang w:val="en-US"/>
        </w:rPr>
        <w:t xml:space="preserve">15. </w:t>
      </w:r>
      <w:r>
        <w:rPr>
          <w:lang w:val="en-US"/>
        </w:rPr>
        <w:tab/>
        <w:t>What do you fear most?</w:t>
      </w:r>
    </w:p>
    <w:p w:rsidR="00D01608" w:rsidRDefault="00D01608" w:rsidP="00F06EE9">
      <w:pPr>
        <w:rPr>
          <w:lang w:val="en-US"/>
        </w:rPr>
      </w:pPr>
      <w:r>
        <w:rPr>
          <w:lang w:val="en-US"/>
        </w:rPr>
        <w:t>16.</w:t>
      </w:r>
      <w:r>
        <w:rPr>
          <w:lang w:val="en-US"/>
        </w:rPr>
        <w:tab/>
        <w:t>What is your “dream” job?</w:t>
      </w:r>
    </w:p>
    <w:p w:rsidR="00D01608" w:rsidRDefault="00D01608" w:rsidP="00F06EE9">
      <w:pPr>
        <w:rPr>
          <w:lang w:val="en-US"/>
        </w:rPr>
      </w:pPr>
      <w:r>
        <w:rPr>
          <w:lang w:val="en-US"/>
        </w:rPr>
        <w:t>17.</w:t>
      </w:r>
      <w:r>
        <w:rPr>
          <w:lang w:val="en-US"/>
        </w:rPr>
        <w:tab/>
        <w:t>Visiting a ship. Show around the ship.</w:t>
      </w:r>
    </w:p>
    <w:p w:rsidR="00D01608" w:rsidRDefault="00D01608" w:rsidP="00F06EE9">
      <w:pPr>
        <w:rPr>
          <w:lang w:val="en-US"/>
        </w:rPr>
      </w:pPr>
      <w:r>
        <w:rPr>
          <w:lang w:val="en-US"/>
        </w:rPr>
        <w:t>18.</w:t>
      </w:r>
      <w:r>
        <w:rPr>
          <w:lang w:val="en-US"/>
        </w:rPr>
        <w:tab/>
        <w:t>Safety equipment. Life-saving appliances.</w:t>
      </w:r>
    </w:p>
    <w:p w:rsidR="00D01608" w:rsidRDefault="00D01608" w:rsidP="00F06EE9">
      <w:pPr>
        <w:rPr>
          <w:lang w:val="en-US"/>
        </w:rPr>
      </w:pPr>
      <w:r>
        <w:rPr>
          <w:lang w:val="en-US"/>
        </w:rPr>
        <w:t>19.</w:t>
      </w:r>
      <w:r>
        <w:rPr>
          <w:lang w:val="en-US"/>
        </w:rPr>
        <w:tab/>
        <w:t>Protective clothing and equipment.</w:t>
      </w:r>
    </w:p>
    <w:p w:rsidR="00D01608" w:rsidRDefault="00D01608" w:rsidP="00F06EE9">
      <w:pPr>
        <w:rPr>
          <w:lang w:val="en-US"/>
        </w:rPr>
      </w:pPr>
      <w:r>
        <w:rPr>
          <w:lang w:val="en-US"/>
        </w:rPr>
        <w:t>20.</w:t>
      </w:r>
      <w:r>
        <w:rPr>
          <w:lang w:val="en-US"/>
        </w:rPr>
        <w:tab/>
        <w:t>Medical assistance.</w:t>
      </w:r>
    </w:p>
    <w:p w:rsidR="00D01608" w:rsidRDefault="00D01608" w:rsidP="00F06EE9">
      <w:pPr>
        <w:rPr>
          <w:lang w:val="en-US"/>
        </w:rPr>
      </w:pPr>
      <w:r>
        <w:rPr>
          <w:lang w:val="en-US"/>
        </w:rPr>
        <w:t>21.</w:t>
      </w:r>
      <w:r>
        <w:rPr>
          <w:lang w:val="en-US"/>
        </w:rPr>
        <w:tab/>
        <w:t>Personal injury. Preventing measures.</w:t>
      </w:r>
    </w:p>
    <w:p w:rsidR="00D01608" w:rsidRDefault="00D01608" w:rsidP="00F06EE9">
      <w:pPr>
        <w:rPr>
          <w:lang w:val="en-US"/>
        </w:rPr>
      </w:pPr>
      <w:r>
        <w:rPr>
          <w:lang w:val="en-US"/>
        </w:rPr>
        <w:t>22.</w:t>
      </w:r>
      <w:r>
        <w:rPr>
          <w:lang w:val="en-US"/>
        </w:rPr>
        <w:tab/>
        <w:t>Fire prevention and fire-fighting.</w:t>
      </w:r>
    </w:p>
    <w:p w:rsidR="00D01608" w:rsidRDefault="00D01608" w:rsidP="00F06EE9">
      <w:pPr>
        <w:rPr>
          <w:lang w:val="en-US"/>
        </w:rPr>
      </w:pPr>
      <w:r>
        <w:rPr>
          <w:lang w:val="en-US"/>
        </w:rPr>
        <w:t>23.</w:t>
      </w:r>
      <w:r>
        <w:rPr>
          <w:lang w:val="en-US"/>
        </w:rPr>
        <w:tab/>
        <w:t>Emergencies onboard the ship.</w:t>
      </w:r>
    </w:p>
    <w:p w:rsidR="00D01608" w:rsidRDefault="00D01608" w:rsidP="00F06EE9">
      <w:pPr>
        <w:rPr>
          <w:lang w:val="en-US"/>
        </w:rPr>
      </w:pPr>
      <w:r>
        <w:rPr>
          <w:lang w:val="en-US"/>
        </w:rPr>
        <w:t>24.</w:t>
      </w:r>
      <w:r>
        <w:rPr>
          <w:lang w:val="en-US"/>
        </w:rPr>
        <w:tab/>
        <w:t>Man over board.</w:t>
      </w:r>
    </w:p>
    <w:p w:rsidR="00D01608" w:rsidRDefault="00D01608" w:rsidP="00F06EE9">
      <w:pPr>
        <w:rPr>
          <w:lang w:val="en-US"/>
        </w:rPr>
      </w:pPr>
      <w:r>
        <w:rPr>
          <w:lang w:val="en-US"/>
        </w:rPr>
        <w:t>25.</w:t>
      </w:r>
      <w:r>
        <w:rPr>
          <w:lang w:val="en-US"/>
        </w:rPr>
        <w:tab/>
        <w:t>Abandon ship alarm</w:t>
      </w:r>
    </w:p>
    <w:p w:rsidR="00D01608" w:rsidRDefault="00D01608" w:rsidP="00F06EE9">
      <w:pPr>
        <w:rPr>
          <w:lang w:val="en-US"/>
        </w:rPr>
      </w:pPr>
      <w:r>
        <w:rPr>
          <w:lang w:val="en-US"/>
        </w:rPr>
        <w:t>26.</w:t>
      </w:r>
      <w:r>
        <w:rPr>
          <w:lang w:val="en-US"/>
        </w:rPr>
        <w:tab/>
        <w:t>The causes of fire. Prevention measures.</w:t>
      </w:r>
    </w:p>
    <w:p w:rsidR="00D01608" w:rsidRDefault="00D01608" w:rsidP="00F06EE9">
      <w:pPr>
        <w:rPr>
          <w:lang w:val="en-US"/>
        </w:rPr>
      </w:pPr>
      <w:r>
        <w:rPr>
          <w:lang w:val="en-US"/>
        </w:rPr>
        <w:t>27.</w:t>
      </w:r>
      <w:r>
        <w:rPr>
          <w:lang w:val="en-US"/>
        </w:rPr>
        <w:tab/>
        <w:t>Classes of fire.</w:t>
      </w:r>
    </w:p>
    <w:p w:rsidR="00D01608" w:rsidRDefault="00D01608" w:rsidP="00F06EE9">
      <w:pPr>
        <w:rPr>
          <w:lang w:val="en-US"/>
        </w:rPr>
      </w:pPr>
      <w:r>
        <w:rPr>
          <w:lang w:val="en-US"/>
        </w:rPr>
        <w:t xml:space="preserve">28. </w:t>
      </w:r>
      <w:r>
        <w:rPr>
          <w:lang w:val="en-US"/>
        </w:rPr>
        <w:tab/>
        <w:t>Fire-fighting equipment.</w:t>
      </w:r>
    </w:p>
    <w:p w:rsidR="00D01608" w:rsidRDefault="00D01608" w:rsidP="00F06EE9">
      <w:pPr>
        <w:rPr>
          <w:lang w:val="en-US"/>
        </w:rPr>
      </w:pPr>
      <w:r>
        <w:rPr>
          <w:lang w:val="en-US"/>
        </w:rPr>
        <w:t>29.</w:t>
      </w:r>
      <w:r>
        <w:rPr>
          <w:lang w:val="en-US"/>
        </w:rPr>
        <w:tab/>
        <w:t>Safety precautions onboard.</w:t>
      </w:r>
    </w:p>
    <w:p w:rsidR="00D01608" w:rsidRPr="00A472DE" w:rsidRDefault="00D01608" w:rsidP="001A26E1">
      <w:pPr>
        <w:rPr>
          <w:b/>
          <w:lang w:val="en-US"/>
        </w:rPr>
      </w:pPr>
      <w:r>
        <w:rPr>
          <w:lang w:val="en-US"/>
        </w:rPr>
        <w:t>30.</w:t>
      </w:r>
      <w:r>
        <w:rPr>
          <w:lang w:val="en-US"/>
        </w:rPr>
        <w:tab/>
        <w:t>Seaman's dinner. Your favourite meal.</w:t>
      </w:r>
      <w:bookmarkStart w:id="0" w:name="_GoBack"/>
      <w:bookmarkEnd w:id="0"/>
    </w:p>
    <w:sectPr w:rsidR="00D01608" w:rsidRPr="00A472DE" w:rsidSect="00A72AC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4686C"/>
    <w:multiLevelType w:val="hybridMultilevel"/>
    <w:tmpl w:val="59E8B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F8A44DF"/>
    <w:multiLevelType w:val="hybridMultilevel"/>
    <w:tmpl w:val="6D9E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FE3"/>
    <w:rsid w:val="000428F4"/>
    <w:rsid w:val="0008360D"/>
    <w:rsid w:val="001A19EA"/>
    <w:rsid w:val="001A26E1"/>
    <w:rsid w:val="001C3BD7"/>
    <w:rsid w:val="001C3D4A"/>
    <w:rsid w:val="001E6303"/>
    <w:rsid w:val="001F56D1"/>
    <w:rsid w:val="002C1761"/>
    <w:rsid w:val="002D000B"/>
    <w:rsid w:val="002F27B6"/>
    <w:rsid w:val="0031676B"/>
    <w:rsid w:val="00343949"/>
    <w:rsid w:val="00477839"/>
    <w:rsid w:val="004D539F"/>
    <w:rsid w:val="00522938"/>
    <w:rsid w:val="00550F2B"/>
    <w:rsid w:val="005D0F31"/>
    <w:rsid w:val="005F3917"/>
    <w:rsid w:val="005F56D0"/>
    <w:rsid w:val="00617285"/>
    <w:rsid w:val="006C7A1D"/>
    <w:rsid w:val="006F3165"/>
    <w:rsid w:val="007739C9"/>
    <w:rsid w:val="00794A83"/>
    <w:rsid w:val="008506F5"/>
    <w:rsid w:val="00855E26"/>
    <w:rsid w:val="00884EB8"/>
    <w:rsid w:val="008A11E4"/>
    <w:rsid w:val="008C70A2"/>
    <w:rsid w:val="009C63F6"/>
    <w:rsid w:val="00A14951"/>
    <w:rsid w:val="00A472DE"/>
    <w:rsid w:val="00A72AC3"/>
    <w:rsid w:val="00AF437A"/>
    <w:rsid w:val="00B9107E"/>
    <w:rsid w:val="00BA4EBE"/>
    <w:rsid w:val="00BC3487"/>
    <w:rsid w:val="00C306E0"/>
    <w:rsid w:val="00C32FE3"/>
    <w:rsid w:val="00C75352"/>
    <w:rsid w:val="00C97A5E"/>
    <w:rsid w:val="00CC58B1"/>
    <w:rsid w:val="00D01608"/>
    <w:rsid w:val="00D2015E"/>
    <w:rsid w:val="00D354EC"/>
    <w:rsid w:val="00DA72EB"/>
    <w:rsid w:val="00E235B6"/>
    <w:rsid w:val="00E52E4B"/>
    <w:rsid w:val="00E67602"/>
    <w:rsid w:val="00EE5EAA"/>
    <w:rsid w:val="00F06EE9"/>
    <w:rsid w:val="00F35988"/>
    <w:rsid w:val="00F51644"/>
    <w:rsid w:val="00F533E3"/>
    <w:rsid w:val="00F73357"/>
    <w:rsid w:val="00F97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FE3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72A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72AC3"/>
    <w:rPr>
      <w:rFonts w:ascii="Tahoma" w:hAnsi="Tahoma" w:cs="Tahoma"/>
      <w:sz w:val="16"/>
      <w:szCs w:val="16"/>
      <w:lang w:eastAsia="ru-RU"/>
    </w:rPr>
  </w:style>
  <w:style w:type="paragraph" w:styleId="Caption">
    <w:name w:val="caption"/>
    <w:basedOn w:val="Normal"/>
    <w:uiPriority w:val="99"/>
    <w:qFormat/>
    <w:rsid w:val="00F51644"/>
    <w:pPr>
      <w:jc w:val="center"/>
    </w:pPr>
    <w:rPr>
      <w:b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97</TotalTime>
  <Pages>1</Pages>
  <Words>222</Words>
  <Characters>1267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20</cp:revision>
  <cp:lastPrinted>2017-11-28T08:40:00Z</cp:lastPrinted>
  <dcterms:created xsi:type="dcterms:W3CDTF">2017-09-09T08:08:00Z</dcterms:created>
  <dcterms:modified xsi:type="dcterms:W3CDTF">2018-09-21T03:31:00Z</dcterms:modified>
</cp:coreProperties>
</file>